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3D08075" w14:textId="77777777" w:rsidTr="00A54692">
        <w:tc>
          <w:tcPr>
            <w:tcW w:w="9062" w:type="dxa"/>
          </w:tcPr>
          <w:p w14:paraId="773693C9" w14:textId="77777777" w:rsidR="0002103C" w:rsidRPr="0098366D" w:rsidRDefault="009A1F22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A1F22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report de congés payés</w:t>
            </w:r>
          </w:p>
        </w:tc>
      </w:tr>
    </w:tbl>
    <w:p w14:paraId="70DCB47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E04EAC9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DB01707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9A1F2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A1F2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7706AF7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>Demande de report des congés payés</w:t>
      </w:r>
    </w:p>
    <w:p w14:paraId="5EC476A5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>Lieu, Date,</w:t>
      </w:r>
    </w:p>
    <w:p w14:paraId="32088DE1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>Madame, Monsieur,</w:t>
      </w:r>
    </w:p>
    <w:p w14:paraId="0D37C6D6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 xml:space="preserve">Compte tenu de mon absence pour maternité </w:t>
      </w:r>
      <w:r w:rsidRPr="009A1F2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A1F22">
        <w:rPr>
          <w:rFonts w:ascii="Arial" w:eastAsia="Times New Roman" w:hAnsi="Arial" w:cs="Arial"/>
          <w:bCs/>
          <w:lang w:eastAsia="fr-FR"/>
        </w:rPr>
        <w:t xml:space="preserve"> maladie </w:t>
      </w:r>
      <w:r w:rsidRPr="009A1F2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A1F22">
        <w:rPr>
          <w:rFonts w:ascii="Arial" w:eastAsia="Times New Roman" w:hAnsi="Arial" w:cs="Arial"/>
          <w:bCs/>
          <w:lang w:eastAsia="fr-FR"/>
        </w:rPr>
        <w:t xml:space="preserve"> accident du travail du &lt; date &gt; au &lt; date &gt;, je n’ai pas pu prendre les congés payés que j’avais acquis durant la période de référence.</w:t>
      </w:r>
    </w:p>
    <w:p w14:paraId="2FD3A7E8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>A ce jour, je n’ai pas eu communication de mes dates de départ concernant la prise de ces congés payés.</w:t>
      </w:r>
    </w:p>
    <w:p w14:paraId="65DD308B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>Je sollicite donc le report de ces congés payés aux dates suivantes :</w:t>
      </w:r>
    </w:p>
    <w:p w14:paraId="719C265A" w14:textId="77777777" w:rsidR="009A1F22" w:rsidRPr="009A1F22" w:rsidRDefault="009A1F22" w:rsidP="009A1F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A1F22">
        <w:rPr>
          <w:rFonts w:ascii="Arial" w:eastAsia="Times New Roman" w:hAnsi="Arial" w:cs="Arial"/>
          <w:bCs/>
          <w:lang w:eastAsia="fr-FR"/>
        </w:rPr>
        <w:t>Du &lt; date &gt; au &lt; date &gt;.</w:t>
      </w:r>
    </w:p>
    <w:p w14:paraId="0E782D1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3661EC6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D720" w14:textId="77777777" w:rsidR="001E4F94" w:rsidRDefault="001E4F94" w:rsidP="002C45CC">
      <w:pPr>
        <w:spacing w:after="0" w:line="240" w:lineRule="auto"/>
      </w:pPr>
      <w:r>
        <w:separator/>
      </w:r>
    </w:p>
  </w:endnote>
  <w:endnote w:type="continuationSeparator" w:id="0">
    <w:p w14:paraId="4854C663" w14:textId="77777777" w:rsidR="001E4F94" w:rsidRDefault="001E4F94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36D01" w14:textId="77777777" w:rsidR="001E4F94" w:rsidRDefault="001E4F94" w:rsidP="002C45CC">
      <w:pPr>
        <w:spacing w:after="0" w:line="240" w:lineRule="auto"/>
      </w:pPr>
      <w:r>
        <w:separator/>
      </w:r>
    </w:p>
  </w:footnote>
  <w:footnote w:type="continuationSeparator" w:id="0">
    <w:p w14:paraId="552B71C3" w14:textId="77777777" w:rsidR="001E4F94" w:rsidRDefault="001E4F94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B22AA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82D9AC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F22"/>
    <w:rsid w:val="0000435F"/>
    <w:rsid w:val="0000541B"/>
    <w:rsid w:val="0002103C"/>
    <w:rsid w:val="00035116"/>
    <w:rsid w:val="00185DF4"/>
    <w:rsid w:val="001E4F9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7D615A"/>
    <w:rsid w:val="0084462D"/>
    <w:rsid w:val="008A0939"/>
    <w:rsid w:val="008B4EAE"/>
    <w:rsid w:val="008D55D3"/>
    <w:rsid w:val="008E0AEE"/>
    <w:rsid w:val="008F4100"/>
    <w:rsid w:val="0098366D"/>
    <w:rsid w:val="009943F1"/>
    <w:rsid w:val="009A1F22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C5383D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46DFE"/>
  <w15:docId w15:val="{50D0DA02-DC7E-4662-808E-DC623F52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icotravail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B9714-4014-4BC0-8508-33CA200F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Dicotravail</dc:creator>
  <cp:lastModifiedBy>pc</cp:lastModifiedBy>
  <cp:revision>2</cp:revision>
  <dcterms:created xsi:type="dcterms:W3CDTF">2016-10-12T08:45:00Z</dcterms:created>
  <dcterms:modified xsi:type="dcterms:W3CDTF">2026-05-13T09:59:00Z</dcterms:modified>
</cp:coreProperties>
</file>